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00bb309" w14:textId="00bb309">
      <w:pPr>
        <w15:collapsed w:val="false"/>
      </w:pPr>
      <w:bookmarkStart w:name="_GoBack" w:id="0"/>
      <w:bookmarkEnd w:id="0"/>
      <w:r>
        <w:t>REPUBLIKA HRVATSKA</w:t>
      </w:r>
    </w:p>
    <w:p w:rsidR="000202C5" w:rsidP="000202C5" w:rsidRDefault="000202C5">
      <w:r>
        <w:t>TRGOVAČKI SUD U RIJECI</w:t>
      </w:r>
    </w:p>
    <w:p w:rsidR="000202C5" w:rsidP="000202C5" w:rsidRDefault="000202C5"/>
    <w:p w:rsidR="007F4E9B" w:rsidP="000202C5" w:rsidRDefault="007F4E9B"/>
    <w:p w:rsidR="000202C5" w:rsidP="000202C5" w:rsidRDefault="000202C5">
      <w:pPr>
        <w:jc w:val="center"/>
      </w:pPr>
      <w:r>
        <w:t>Z A P I S N I K</w:t>
      </w:r>
    </w:p>
    <w:p w:rsidR="000202C5" w:rsidP="000202C5" w:rsidRDefault="000202C5">
      <w:pPr>
        <w:jc w:val="center"/>
      </w:pPr>
      <w:r>
        <w:t xml:space="preserve">od </w:t>
      </w:r>
      <w:r w:rsidR="003104DE">
        <w:t>1</w:t>
      </w:r>
      <w:r w:rsidR="005E3134">
        <w:t>1</w:t>
      </w:r>
      <w:r w:rsidR="003104DE">
        <w:t>. </w:t>
      </w:r>
      <w:r w:rsidR="005E3134">
        <w:t xml:space="preserve">rujna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7226A4" w:rsidR="007226A4">
        <w:t>MONOCOAT društvo s ograničenom odgovornošću za trgovinu, proizvodnju i usluge Viškovo, Dovičići 46, OIB: 72445843409, MBS: 040331236</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0202C5"/>
    <w:p w:rsidR="000202C5" w:rsidP="000202C5" w:rsidRDefault="000202C5">
      <w:r>
        <w:t xml:space="preserve">Početak u </w:t>
      </w:r>
      <w:r w:rsidR="00D96CFE">
        <w:t>9,</w:t>
      </w:r>
      <w:r w:rsidR="007226A4">
        <w:t>5</w:t>
      </w:r>
      <w:r w:rsidR="002C1343">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7F4E9B">
        <w:t>22. srpnja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7F4E9B">
        <w:t>1</w:t>
      </w:r>
      <w:r w:rsidR="00D96CFE">
        <w:t>3</w:t>
      </w:r>
      <w:r w:rsidR="007F4E9B">
        <w:t>. ožujka</w:t>
      </w:r>
      <w:r w:rsidR="009A77E2">
        <w:t xml:space="preserve"> 2020. </w:t>
      </w:r>
      <w:r>
        <w:rPr>
          <w:bCs/>
        </w:rPr>
        <w:t>za utvrditi je kako dužnik nema imovine dostatne za pokriće troškova stečajnog postupka.</w:t>
      </w:r>
      <w:r w:rsidR="0004757C">
        <w:rPr>
          <w:bCs/>
        </w:rPr>
        <w:t xml:space="preserve"> </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D96CFE">
        <w:rPr>
          <w:bCs/>
        </w:rPr>
        <w:t>17.200,00</w:t>
      </w:r>
      <w:r>
        <w:rPr>
          <w:bCs/>
        </w:rPr>
        <w:t xml:space="preserve"> kn koji se iznos odnosi </w:t>
      </w:r>
      <w:r w:rsidR="00D96CFE">
        <w:rPr>
          <w:bCs/>
        </w:rPr>
        <w:t>4</w:t>
      </w:r>
      <w:r w:rsidR="007F4E9B">
        <w:rPr>
          <w:bCs/>
        </w:rPr>
        <w:t xml:space="preserve">.000,00 kn </w:t>
      </w:r>
      <w:r w:rsidR="009F388E">
        <w:rPr>
          <w:bCs/>
        </w:rPr>
        <w:t xml:space="preserve">troškova </w:t>
      </w:r>
      <w:r w:rsidR="00D96CFE">
        <w:rPr>
          <w:bCs/>
        </w:rPr>
        <w:t xml:space="preserve">bruto </w:t>
      </w:r>
      <w:r w:rsidR="007F4E9B">
        <w:rPr>
          <w:bCs/>
        </w:rPr>
        <w:t>nagrade privremenog s</w:t>
      </w:r>
      <w:r w:rsidR="009F388E">
        <w:rPr>
          <w:bCs/>
        </w:rPr>
        <w:t>tečajnog upravitelja</w:t>
      </w:r>
      <w:r w:rsidR="007F4E9B">
        <w:rPr>
          <w:bCs/>
        </w:rPr>
        <w:t xml:space="preserve">, </w:t>
      </w:r>
      <w:r w:rsidR="00D96CFE">
        <w:rPr>
          <w:bCs/>
        </w:rPr>
        <w:t>5</w:t>
      </w:r>
      <w:r w:rsidR="007F4E9B">
        <w:rPr>
          <w:bCs/>
        </w:rPr>
        <w:t xml:space="preserve">.000,00 kn </w:t>
      </w:r>
      <w:r w:rsidR="00D96CFE">
        <w:rPr>
          <w:bCs/>
        </w:rPr>
        <w:t xml:space="preserve">bruto </w:t>
      </w:r>
      <w:r w:rsidR="007F4E9B">
        <w:rPr>
          <w:bCs/>
        </w:rPr>
        <w:t xml:space="preserve">nagrade stečajnom upravitelju, te </w:t>
      </w:r>
      <w:r w:rsidR="00D96CFE">
        <w:rPr>
          <w:bCs/>
        </w:rPr>
        <w:t>200,00 kn poštanskih troškova, 1.000,00 kn materijalnih troškova, 1.000,00 kn bankarskih naknada i naknada za platni promet, 4.000,00 kn troškova računovodstvenih i knjigovodstvenih usluga, te 2.000,00 kn arhiviranja poslovne dokumentacije.</w:t>
      </w:r>
    </w:p>
    <w:p w:rsidR="000202C5" w:rsidP="000202C5" w:rsidRDefault="000202C5">
      <w:pPr>
        <w:jc w:val="both"/>
        <w:rPr>
          <w:bCs/>
        </w:rPr>
      </w:pPr>
    </w:p>
    <w:p w:rsidR="00127634" w:rsidP="000202C5" w:rsidRDefault="0012763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t xml:space="preserve"> </w:t>
      </w:r>
      <w:r w:rsidRPr="007226A4" w:rsidR="007226A4">
        <w:t>MONOCOAT društvo s ograničenom odgovornošću za trgovinu, proizvodnju i usluge Viškovo, Dovičići 46, OIB: 72445843409, MBS: 040331236</w:t>
      </w:r>
      <w:r w:rsidR="00D96CFE">
        <w:t xml:space="preserve"> </w:t>
      </w:r>
      <w:r w:rsidRPr="0031775E" w:rsidR="000202C5">
        <w:t>da u roku od 15 dana uplate predujam za namirenje troškova prethodnoga i otvorenoga stečajnog postupka</w:t>
      </w:r>
      <w:r w:rsidR="000202C5">
        <w:t xml:space="preserve"> u iznosu od </w:t>
      </w:r>
      <w:r w:rsidR="00D96CFE">
        <w:t>17.200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7226A4" w:rsidR="007226A4">
        <w:t>MONOCOAT društvo s ograničenom odgovornošću za trgovinu, proizvodnju i usluge Viškovo, Dovičići 46, OIB: 72445843409, MBS: 040331236</w:t>
      </w:r>
      <w:r w:rsidR="000202C5">
        <w:t>.</w:t>
      </w:r>
    </w:p>
    <w:p w:rsidR="00D1729B" w:rsidP="00DB4047" w:rsidRDefault="00D1729B">
      <w:pPr>
        <w:jc w:val="both"/>
      </w:pP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7226A4" w:rsidR="007226A4">
        <w:t>MONOCOAT društvo s ograničenom odgovornošću za trgovinu, proizvodnju i usluge Viškovo, Dovičići 46, OIB: 72445843409, MBS: 040331236</w:t>
      </w:r>
      <w:r w:rsidR="000202C5">
        <w:t>.</w:t>
      </w:r>
    </w:p>
    <w:p w:rsidR="000202C5" w:rsidP="003C0957" w:rsidRDefault="000202C5">
      <w:pPr>
        <w:ind w:firstLine="708"/>
        <w:jc w:val="both"/>
      </w:pPr>
      <w:r>
        <w:t xml:space="preserve">Dana </w:t>
      </w:r>
      <w:r w:rsidR="009A77E2">
        <w:t xml:space="preserve"> </w:t>
      </w:r>
      <w:r w:rsidR="007F4E9B">
        <w:t>30. prosinca 2</w:t>
      </w:r>
      <w:r w:rsidR="00DB4047">
        <w:t>0</w:t>
      </w:r>
      <w:r w:rsidR="009F388E">
        <w:t>20</w:t>
      </w:r>
      <w:r w:rsidR="00DB4047">
        <w:t>.</w:t>
      </w:r>
      <w:r>
        <w:t xml:space="preserve"> doneseno je rješenje ovog suda posl. br. St-</w:t>
      </w:r>
      <w:r w:rsidR="00D96CFE">
        <w:t>5</w:t>
      </w:r>
      <w:r w:rsidR="007226A4">
        <w:t>8</w:t>
      </w:r>
      <w:r w:rsidR="00D96CFE">
        <w:t>2</w:t>
      </w:r>
      <w:r w:rsidR="009F388E">
        <w:t>/20</w:t>
      </w:r>
      <w:r w:rsidR="007F4E9B">
        <w:t>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DB4047">
        <w:rPr>
          <w:bCs/>
        </w:rPr>
        <w:t>dnesak</w:t>
      </w:r>
      <w:r>
        <w:rPr>
          <w:bCs/>
        </w:rPr>
        <w:t xml:space="preserve"> Financijske agencije od </w:t>
      </w:r>
      <w:r w:rsidR="007F4E9B">
        <w:rPr>
          <w:bCs/>
        </w:rPr>
        <w:t>22. srpnja</w:t>
      </w:r>
      <w:r w:rsidR="009A77E2">
        <w:t xml:space="preserve"> 2020.</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00D96CFE">
        <w:rPr>
          <w:bCs/>
        </w:rPr>
        <w:t>17.200,00 kn koji se iznos odnosi 4.000,00 kn troškova bruto nagrade privremenog stečajnog upravitelja, 5.000,00 kn bruto nagrade stečajnom upravitelju, te 200,00 kn poštanskih troškova, 1.000,00 kn materijalnih troškova, 1.000,00 kn bankarskih naknada i naknada za platni promet, 4.000,00 kn troškova računovodstvenih i knjigovodstvenih usluga, te 2.000,00 kn arhiviranja poslovne dokumentacije.</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5E3134">
        <w:t>1</w:t>
      </w:r>
      <w:r w:rsidR="009A77E2">
        <w:t>. </w:t>
      </w:r>
      <w:r w:rsidR="005E3134">
        <w:t xml:space="preserve">rujna </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D96CFE">
        <w:t>9</w:t>
      </w:r>
      <w:r w:rsidR="005E3134">
        <w:t>,</w:t>
      </w:r>
      <w:r w:rsidR="007226A4">
        <w:t>51</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55FEB" w:rsidRDefault="00055FEB">
      <w:r>
        <w:separator/>
      </w:r>
    </w:p>
  </w:endnote>
  <w:endnote w:type="continuationSeparator" w:id="0">
    <w:p w:rsidR="00055FEB" w:rsidRDefault="00055FE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EE087C">
          <w:rPr>
            <w:noProof/>
          </w:rPr>
          <w:t>1</w:t>
        </w:r>
        <w:r>
          <w:fldChar w:fldCharType="end"/>
        </w:r>
      </w:p>
    </w:sdtContent>
  </w:sdt>
  <w:p w:rsidR="0029394F" w:rsidRDefault="00EE087C">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55FEB" w:rsidRDefault="00055FEB">
      <w:r>
        <w:separator/>
      </w:r>
    </w:p>
  </w:footnote>
  <w:footnote w:type="continuationSeparator" w:id="0">
    <w:p w:rsidR="00055FEB" w:rsidRDefault="00055FE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D96CFE">
      <w:t>5</w:t>
    </w:r>
    <w:r w:rsidR="007226A4">
      <w:t>8</w:t>
    </w:r>
    <w:r w:rsidR="00D96CFE">
      <w:t>2</w:t>
    </w:r>
    <w:r w:rsidR="009F388E">
      <w:t>/20</w:t>
    </w:r>
    <w:r w:rsidR="005E3134">
      <w:t>19</w:t>
    </w:r>
  </w:p>
  <w:p w:rsidR="002C0587" w:rsidP="002C0587" w:rsidRDefault="00EE087C">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4757C"/>
    <w:rsid w:val="00055FEB"/>
    <w:rsid w:val="00084C43"/>
    <w:rsid w:val="00120BEC"/>
    <w:rsid w:val="00127634"/>
    <w:rsid w:val="001E3354"/>
    <w:rsid w:val="00205767"/>
    <w:rsid w:val="00236578"/>
    <w:rsid w:val="00251EDF"/>
    <w:rsid w:val="00256B25"/>
    <w:rsid w:val="00267BBB"/>
    <w:rsid w:val="00290DAC"/>
    <w:rsid w:val="002C1343"/>
    <w:rsid w:val="002E348A"/>
    <w:rsid w:val="003104DE"/>
    <w:rsid w:val="00323A66"/>
    <w:rsid w:val="00337948"/>
    <w:rsid w:val="003541B1"/>
    <w:rsid w:val="003C0957"/>
    <w:rsid w:val="003E001C"/>
    <w:rsid w:val="00440E38"/>
    <w:rsid w:val="004E4488"/>
    <w:rsid w:val="004F6C16"/>
    <w:rsid w:val="00520689"/>
    <w:rsid w:val="005E3134"/>
    <w:rsid w:val="007226A4"/>
    <w:rsid w:val="0076139A"/>
    <w:rsid w:val="00763F2D"/>
    <w:rsid w:val="00767262"/>
    <w:rsid w:val="007910B2"/>
    <w:rsid w:val="007B6D04"/>
    <w:rsid w:val="007F4E9B"/>
    <w:rsid w:val="00836506"/>
    <w:rsid w:val="0094174B"/>
    <w:rsid w:val="00942A0F"/>
    <w:rsid w:val="0096610A"/>
    <w:rsid w:val="00966BCB"/>
    <w:rsid w:val="009A77E2"/>
    <w:rsid w:val="009F388E"/>
    <w:rsid w:val="00AA43BC"/>
    <w:rsid w:val="00AC33FA"/>
    <w:rsid w:val="00AF0A5D"/>
    <w:rsid w:val="00B93FF3"/>
    <w:rsid w:val="00BA3EB5"/>
    <w:rsid w:val="00C17835"/>
    <w:rsid w:val="00CD2405"/>
    <w:rsid w:val="00CF5DA0"/>
    <w:rsid w:val="00D1729B"/>
    <w:rsid w:val="00D67E91"/>
    <w:rsid w:val="00D96CFE"/>
    <w:rsid w:val="00DB4047"/>
    <w:rsid w:val="00E0133C"/>
    <w:rsid w:val="00E518D1"/>
    <w:rsid w:val="00ED0D53"/>
    <w:rsid w:val="00EE087C"/>
    <w:rsid w:val="00F3618D"/>
    <w:rsid w:val="00F60D3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EE087C"/>
    <w:rPr>
      <w:color w:val="808080"/>
      <w:bdr w:val="none" w:color="auto" w:sz="0" w:space="0"/>
      <w:shd w:val="clear" w:color="auto" w:fill="auto"/>
    </w:rPr>
  </w:style>
  <w:style w:type="character" w:styleId="eSPISCCParagraphDefaultFont" w:customStyle="true">
    <w:name w:val="eSPIS_CC_Paragraph Default Font"/>
    <w:basedOn w:val="Zadanifontodlomka"/>
    <w:rsid w:val="00EE087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E087C"/>
    <w:rPr>
      <w:bdr w:val="none" w:color="auto" w:sz="0" w:space="0"/>
      <w:shd w:val="clear" w:color="auto" w:fill="FFFFCC"/>
      <w:lang w:val="hr-HR"/>
    </w:rPr>
  </w:style>
  <w:style w:type="character" w:styleId="PozadinaSvijetloCrvena" w:customStyle="true">
    <w:name w:val="Pozadina_SvijetloCrvena"/>
    <w:basedOn w:val="eSPISCCParagraphDefaultFont"/>
    <w:rsid w:val="00EE087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E087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EE087C"/>
    <w:rPr>
      <w:color w:val="808080"/>
      <w:bdr w:color="auto" w:space="0" w:sz="0" w:val="none"/>
      <w:shd w:color="auto" w:fill="auto" w:val="clear"/>
    </w:rPr>
  </w:style>
  <w:style w:customStyle="1" w:styleId="eSPISCCParagraphDefaultFont" w:type="character">
    <w:name w:val="eSPIS_CC_Paragraph Default Font"/>
    <w:basedOn w:val="Zadanifontodlomka"/>
    <w:rsid w:val="00EE0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87C"/>
    <w:rPr>
      <w:bdr w:color="auto" w:space="0" w:sz="0" w:val="none"/>
      <w:shd w:color="auto" w:fill="FFFFCC" w:val="clear"/>
      <w:lang w:val="hr-HR"/>
    </w:rPr>
  </w:style>
  <w:style w:customStyle="1" w:styleId="PozadinaSvijetloCrvena" w:type="character">
    <w:name w:val="Pozadina_SvijetloCrvena"/>
    <w:basedOn w:val="eSPISCCParagraphDefaultFont"/>
    <w:rsid w:val="00EE0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87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2020.</izvorni_sadrzaj>
    <derivirana_varijabla naziv="DomainObject.PlaniraniZavrsetakDatum_1">11. rujna 2020.</derivirana_varijabla>
  </DomainObject.PlaniraniZavrsetakDatum>
  <DomainObject.PlaniraniPocetakDatum>
    <izvorni_sadrzaj>11. rujna 2020.</izvorni_sadrzaj>
    <derivirana_varijabla naziv="DomainObject.PlaniraniPocetakDatum_1">11.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09:50</izvorni_sadrzaj>
    <derivirana_varijabla naziv="DomainObject.PlaniraniPocetakVrijeme_1">09:50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2020.</izvorni_sadrzaj>
    <derivirana_varijabla naziv="DomainObject.Zapisnik.DatumKreiranja_1">11. rujna 2020.</derivirana_varijabla>
  </DomainObject.Zapisnik.DatumKreiranja>
  <DomainObject.Zapisnik.ImovinskaKorist>
    <izvorni_sadrzaj/>
    <derivirana_varijabla naziv="DomainObject.Zapisnik.ImovinskaKorist_1"/>
  </DomainObject.Zapisnik.ImovinskaKorist>
  <DomainObject.Zapisnik.Oznaka>
    <izvorni_sadrzaj>St-582/2019-18</izvorni_sadrzaj>
    <derivirana_varijabla naziv="DomainObject.Zapisnik.Oznaka_1">St-582/2019-18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prosinca 2019.</izvorni_sadrzaj>
    <derivirana_varijabla naziv="DomainObject.Predmet.DatumIzradeOptuznogAkta_1">18. prosinca 2019.</derivirana_varijabla>
  </DomainObject.Predmet.DatumIzradeOptuznogAkta>
  <DomainObject.Predmet.DatumIzradeOptuznogAktaFormated>
    <izvorni_sadrzaj>18.12.2019.</izvorni_sadrzaj>
    <derivirana_varijabla naziv="DomainObject.Predmet.DatumIzradeOptuznogAktaFormated_1">18.12.2019.</derivirana_varijabla>
  </DomainObject.Predmet.DatumIzradeOptuznogAktaFormated>
  <DomainObject.Predmet.DatumOsnivanja>
    <izvorni_sadrzaj>18. prosinca 2019.</izvorni_sadrzaj>
    <derivirana_varijabla naziv="DomainObject.Predmet.DatumOsnivanja_1">18.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prosinca 2019.</izvorni_sadrzaj>
    <derivirana_varijabla naziv="DomainObject.Predmet.DatumPrimitkaOptuznogAkta_1">18.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St-582/2019</izvorni_sadrzaj>
    <derivirana_varijabla naziv="DomainObject.Predmet.OznakaBroj_1">St-582/2019</derivirana_varijabla>
  </DomainObject.Predmet.OznakaBroj>
  <DomainObject.Predmet.OznakaBrojOptuznogAkta>
    <izvorni_sadrzaj>04-06-19-5432</izvorni_sadrzaj>
    <derivirana_varijabla naziv="DomainObject.Predmet.OznakaBrojOptuznogAkta_1">04-06-19-5432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MONOCOAT d.o.o.  Viškovo</izvorni_sadrzaj>
    <derivirana_varijabla naziv="DomainObject.Predmet.ProtustrankaFormated_1">  MONOCOAT d.o.o.  Viškovo</derivirana_varijabla>
  </DomainObject.Predmet.ProtustrankaFormated>
  <DomainObject.Predmet.ProtustrankaFormatedOIB>
    <izvorni_sadrzaj>  MONOCOAT d.o.o.  Viškovo, OIB 72445843409</izvorni_sadrzaj>
    <derivirana_varijabla naziv="DomainObject.Predmet.ProtustrankaFormatedOIB_1">  MONOCOAT d.o.o.  Viškovo, OIB 72445843409</derivirana_varijabla>
  </DomainObject.Predmet.ProtustrankaFormatedOIB>
  <DomainObject.Predmet.ProtustrankaFormatedWithAdress>
    <izvorni_sadrzaj> MONOCOAT d.o.o.  Viškovo, Dovičići 46, 51216 Viškovo</izvorni_sadrzaj>
    <derivirana_varijabla naziv="DomainObject.Predmet.ProtustrankaFormatedWithAdress_1"> MONOCOAT d.o.o.  Viškovo, Dovičići 46, 51216 Viškovo</derivirana_varijabla>
  </DomainObject.Predmet.ProtustrankaFormatedWithAdress>
  <DomainObject.Predmet.ProtustrankaFormatedWithAdressOIB>
    <izvorni_sadrzaj> MONOCOAT d.o.o.  Viškovo, OIB 72445843409, Dovičići 46, 51216 Viškovo</izvorni_sadrzaj>
    <derivirana_varijabla naziv="DomainObject.Predmet.ProtustrankaFormatedWithAdressOIB_1"> MONOCOAT d.o.o.  Viškovo, OIB 72445843409, Dovičići 46, 51216 Viškovo</derivirana_varijabla>
  </DomainObject.Predmet.ProtustrankaFormatedWithAdressOIB>
  <DomainObject.Predmet.ProtustrankaWithAdress>
    <izvorni_sadrzaj>MONOCOAT d.o.o.  Viškovo Dovičići 46, 51216 Viškovo</izvorni_sadrzaj>
    <derivirana_varijabla naziv="DomainObject.Predmet.ProtustrankaWithAdress_1">MONOCOAT d.o.o.  Viškovo Dovičići 46, 51216 Viškovo</derivirana_varijabla>
  </DomainObject.Predmet.ProtustrankaWithAdress>
  <DomainObject.Predmet.ProtustrankaWithAdressOIB>
    <izvorni_sadrzaj>MONOCOAT d.o.o.  Viškovo, OIB 72445843409, Dovičići 46, 51216 Viškovo</izvorni_sadrzaj>
    <derivirana_varijabla naziv="DomainObject.Predmet.ProtustrankaWithAdressOIB_1">MONOCOAT d.o.o.  Viškovo, OIB 72445843409, Dovičići 46, 51216 Viškovo</derivirana_varijabla>
  </DomainObject.Predmet.ProtustrankaWithAdressOIB>
  <DomainObject.Predmet.ProtustrankaNazivFormated>
    <izvorni_sadrzaj>MONOCOAT d.o.o.  Viškovo</izvorni_sadrzaj>
    <derivirana_varijabla naziv="DomainObject.Predmet.ProtustrankaNazivFormated_1">MONOCOAT d.o.o.  Viškovo</derivirana_varijabla>
  </DomainObject.Predmet.ProtustrankaNazivFormated>
  <DomainObject.Predmet.ProtustrankaNazivFormatedOIB>
    <izvorni_sadrzaj>MONOCOAT d.o.o.  Viškovo, OIB 72445843409</izvorni_sadrzaj>
    <derivirana_varijabla naziv="DomainObject.Predmet.ProtustrankaNazivFormatedOIB_1">MONOCOAT d.o.o.  Viškovo, OIB 72445843409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MONOCOAT d.o.o.  Viškovo</item>
    </izvorni_sadrzaj>
    <derivirana_varijabla naziv="DomainObject.Predmet.ProtuStrankaListFormated_1">
      <item>MONOCOAT d.o.o.  Viškovo</item>
    </derivirana_varijabla>
  </DomainObject.Predmet.ProtuStrankaListFormated>
  <DomainObject.Predmet.ProtuStrankaListFormatedOIB>
    <izvorni_sadrzaj>
      <item>MONOCOAT d.o.o.  Viškovo, OIB 72445843409</item>
    </izvorni_sadrzaj>
    <derivirana_varijabla naziv="DomainObject.Predmet.ProtuStrankaListFormatedOIB_1">
      <item>MONOCOAT d.o.o.  Viškovo, OIB 72445843409</item>
    </derivirana_varijabla>
  </DomainObject.Predmet.ProtuStrankaListFormatedOIB>
  <DomainObject.Predmet.ProtuStrankaListFormatedWithAdress>
    <izvorni_sadrzaj>
      <item>MONOCOAT d.o.o.  Viškovo, Dovičići 46, 51216 Viškovo</item>
    </izvorni_sadrzaj>
    <derivirana_varijabla naziv="DomainObject.Predmet.ProtuStrankaListFormatedWithAdress_1">
      <item>MONOCOAT d.o.o.  Viškovo, Dovičići 46, 51216 Viškovo</item>
    </derivirana_varijabla>
  </DomainObject.Predmet.ProtuStrankaListFormatedWithAdress>
  <DomainObject.Predmet.ProtuStrankaListFormatedWithAdressOIB>
    <izvorni_sadrzaj>
      <item>MONOCOAT d.o.o.  Viškovo, OIB 72445843409, Dovičići 46, 51216 Viškovo</item>
    </izvorni_sadrzaj>
    <derivirana_varijabla naziv="DomainObject.Predmet.ProtuStrankaListFormatedWithAdressOIB_1">
      <item>MONOCOAT d.o.o.  Viškovo, OIB 72445843409, Dovičići 46, 51216 Viškovo</item>
    </derivirana_varijabla>
  </DomainObject.Predmet.ProtuStrankaListFormatedWithAdressOIB>
  <DomainObject.Predmet.ProtuStrankaListNazivFormated>
    <izvorni_sadrzaj>
      <item>MONOCOAT d.o.o.  Viškovo</item>
    </izvorni_sadrzaj>
    <derivirana_varijabla naziv="DomainObject.Predmet.ProtuStrankaListNazivFormated_1">
      <item>MONOCOAT d.o.o.  Viškovo</item>
    </derivirana_varijabla>
  </DomainObject.Predmet.ProtuStrankaListNazivFormated>
  <DomainObject.Predmet.ProtuStrankaListNazivFormatedOIB>
    <izvorni_sadrzaj>
      <item>MONOCOAT d.o.o.  Viškovo, OIB 72445843409</item>
    </izvorni_sadrzaj>
    <derivirana_varijabla naziv="DomainObject.Predmet.ProtuStrankaListNazivFormatedOIB_1">
      <item>MONOCOAT d.o.o.  Viškovo, OIB 72445843409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2020.</izvorni_sadrzaj>
    <derivirana_varijabla naziv="DomainObject.Datum_1">11. rujna 2020.</derivirana_varijabla>
  </DomainObject.Datum>
  <DomainObject.PoslovniBrojDokumenta>
    <izvorni_sadrzaj>St-582/2019-18</izvorni_sadrzaj>
    <derivirana_varijabla naziv="DomainObject.PoslovniBrojDokumenta_1">St-582/2019-18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MONOCOAT d.o.o.  Viškovo</izvorni_sadrzaj>
    <derivirana_varijabla naziv="DomainObject.Predmet.ProtustrankaIDrugi_1">MONOCOAT 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MONOCOAT d.o.o.  Viškovo, OIB 72445843409, Dovičići 46, 51216 Viškovo</izvorni_sadrzaj>
    <derivirana_varijabla naziv="DomainObject.Predmet.ProtustrankaIDrugiAdressOIB_1">MONOCOAT d.o.o.  Viškovo, OIB 72445843409, Dovičići 46,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MONOCOAT d.o.o.  Viškovo</item>
      <item>FINA  Rijeka</item>
    </izvorni_sadrzaj>
    <derivirana_varijabla naziv="DomainObject.Predmet.SudioniciListNaziv_1">
      <item>MONOCOAT d.o.o.  Viškovo</item>
      <item>FINA  Rijeka</item>
    </derivirana_varijabla>
  </DomainObject.Predmet.SudioniciListNaziv>
  <DomainObject.Predmet.SudioniciListAdressOIB>
    <izvorni_sadrzaj>
      <item>MONOCOAT d.o.o.  Viškovo, OIB 72445843409, Dovičići 46,51216 Viškovo</item>
      <item>FINA  Rijeka, OIB 85821130368, Frana Kurelca 8,51000 Rijeka</item>
    </izvorni_sadrzaj>
    <derivirana_varijabla naziv="DomainObject.Predmet.SudioniciListAdressOIB_1">
      <item>MONOCOAT d.o.o.  Viškovo, OIB 72445843409, Dovičići 46,51216 Viškovo</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72445843409</item>
      <item>, OIB 85821130368</item>
    </izvorni_sadrzaj>
    <derivirana_varijabla naziv="DomainObject.Predmet.SudioniciListNazivOIB_1">
      <item>, OIB 72445843409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prosinca 2019.</izvorni_sadrzaj>
    <derivirana_varijabla naziv="DomainObject.Predmet.DatumPocetkaProcesa_1">18.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74691-3440-48A5-A1C3-F10B2348E5D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689</properties:Words>
  <properties:Characters>4000</properties:Characters>
  <properties:Lines>94</properties:Lines>
  <properties:Paragraphs>33</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2020-09-11T07:17:00Z</dcterms:created>
  <dc:creator>Vera Jelenović</dc:creator>
  <cp:lastModifiedBy>Danijela Fumić</cp:lastModifiedBy>
  <cp:lastPrinted>2020-09-11T07:11:00Z</cp:lastPrinted>
  <dcterms:modified xmlns:xsi="http://www.w3.org/2001/XMLSchema-instance" xsi:type="dcterms:W3CDTF">2020-09-11T07:59:00Z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St-582/2019-18 / Zapisnik - Ročište radi rasprave o uvjetima za otvaranje steč. post. (582 19   zapisnik prethodni poziv predujam nn 71-15.docx)</vt:lpwstr>
  </prop:property>
  <prop:property fmtid="{D5CDD505-2E9C-101B-9397-08002B2CF9AE}" pid="5" name="CC_coloring">
    <vt:bool>false</vt:bool>
  </prop:property>
</prop:Properties>
</file>